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CC073" w14:textId="77777777" w:rsidR="003D5119" w:rsidRDefault="003D5119" w:rsidP="003D5119">
      <w:r w:rsidRPr="00A97D4C">
        <w:rPr>
          <w:b/>
          <w:bCs/>
        </w:rPr>
        <w:t>Hinweis</w:t>
      </w:r>
      <w:r>
        <w:t xml:space="preserve">: Die farbig hinterlegten Felder sind auszufüllen. </w:t>
      </w:r>
    </w:p>
    <w:p w14:paraId="7AFFED84" w14:textId="77777777" w:rsidR="003D5119" w:rsidRDefault="003D5119" w:rsidP="003D5119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034E0C" wp14:editId="56D60A49">
                <wp:simplePos x="0" y="0"/>
                <wp:positionH relativeFrom="column">
                  <wp:posOffset>-81565</wp:posOffset>
                </wp:positionH>
                <wp:positionV relativeFrom="paragraph">
                  <wp:posOffset>598653</wp:posOffset>
                </wp:positionV>
                <wp:extent cx="5418161" cy="0"/>
                <wp:effectExtent l="0" t="0" r="0" b="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1816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866B60" id="Gerader Verbinde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4pt,47.15pt" to="420.2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" strokecolor="#666f7a [3200]" strokeweight=".5pt">
                <v:stroke joinstyle="miter"/>
              </v:line>
            </w:pict>
          </mc:Fallback>
        </mc:AlternateContent>
      </w:r>
    </w:p>
    <w:sdt>
      <w:sdtPr>
        <w:id w:val="-1546051200"/>
        <w:placeholder>
          <w:docPart w:val="C8C06E5BB4C547D4A266B2ADD6821CD4"/>
        </w:placeholder>
        <w:showingPlcHdr/>
      </w:sdtPr>
      <w:sdtContent>
        <w:p w14:paraId="4747D6D1" w14:textId="77777777" w:rsidR="003D5119" w:rsidRDefault="003D5119" w:rsidP="003D5119">
          <w:r w:rsidRPr="006A3FA1">
            <w:rPr>
              <w:rStyle w:val="Platzhaltertext"/>
              <w:color w:val="808080" w:themeColor="background2" w:themeShade="80"/>
              <w:highlight w:val="yellow"/>
            </w:rPr>
            <w:t>Klicken oder tippen Sie hier, um Text einzugeben.</w:t>
          </w:r>
        </w:p>
      </w:sdtContent>
    </w:sdt>
    <w:p w14:paraId="2A08DF20" w14:textId="77777777" w:rsidR="003D5119" w:rsidRDefault="003D5119" w:rsidP="003D5119">
      <w:r>
        <w:t>(Name und Anschrift des Bewerbers/ der Bewerbergemeinschaft)</w:t>
      </w:r>
    </w:p>
    <w:p w14:paraId="3164A83E" w14:textId="77777777" w:rsidR="003D5119" w:rsidRPr="00986602" w:rsidRDefault="003D5119" w:rsidP="003D5119">
      <w:pPr>
        <w:pStyle w:val="berschriftInhaltsverzeichnis"/>
        <w:rPr>
          <w:rStyle w:val="FlietextHervorhebung"/>
          <w:b/>
          <w:bCs/>
        </w:rPr>
      </w:pPr>
      <w:r w:rsidRPr="006A3FA1">
        <w:rPr>
          <w:rStyle w:val="Fett"/>
        </w:rPr>
        <w:t>Teilnahmeerklärung</w:t>
      </w:r>
    </w:p>
    <w:p w14:paraId="7D970F49" w14:textId="77777777" w:rsidR="003D5119" w:rsidRDefault="003D5119" w:rsidP="003D5119">
      <w:pPr>
        <w:rPr>
          <w:rStyle w:val="FlietextHervorhebung"/>
          <w:b/>
          <w:bCs/>
        </w:rPr>
      </w:pPr>
      <w:r w:rsidRPr="006A3FA1">
        <w:rPr>
          <w:rStyle w:val="FlietextHervorhebung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C5569E2" wp14:editId="23CBFB5D">
                <wp:simplePos x="0" y="0"/>
                <wp:positionH relativeFrom="margin">
                  <wp:align>right</wp:align>
                </wp:positionH>
                <wp:positionV relativeFrom="paragraph">
                  <wp:posOffset>614045</wp:posOffset>
                </wp:positionV>
                <wp:extent cx="5760085" cy="3589020"/>
                <wp:effectExtent l="0" t="0" r="12065" b="11430"/>
                <wp:wrapSquare wrapText="bothSides"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85" cy="35893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48716" w14:textId="77777777" w:rsidR="003D5119" w:rsidRDefault="003D5119" w:rsidP="003D5119">
                            <w:r>
                              <w:t xml:space="preserve">Ich bewerbe mich/ wir bewerben uns im Rahmen des Verhandlungsverfahrens nach der Vergabeordnung (VgV) für die ausgeschriebenen Leistungen. Zum Nachweis meiner/ unserer Eignung mache ich/ machen wir die nachfolgenden Angaben und füge/ fügen die entsprechenden Nachweise bei. </w:t>
                            </w:r>
                          </w:p>
                          <w:p w14:paraId="132F57DF" w14:textId="77777777" w:rsidR="003D5119" w:rsidRDefault="003D5119" w:rsidP="003D5119"/>
                          <w:p w14:paraId="1A4AC9AD" w14:textId="77777777" w:rsidR="003D5119" w:rsidRDefault="003D5119" w:rsidP="003D5119">
                            <w:r>
                              <w:t xml:space="preserve">Ich erkläre/ Wir erklären, dass die vorgelegten Eigenerklärungen und Nachweise vollumfänglich den Anforderungen entsprechen, wie sie sich aus der EU-Bekanntmachung, den Bewerbungsbedingungen und den Erläuterungen in den Formblättern zum Teilnahmewettbewerb ergeben. </w:t>
                            </w:r>
                          </w:p>
                          <w:p w14:paraId="4227A626" w14:textId="77777777" w:rsidR="003D5119" w:rsidRDefault="003D5119" w:rsidP="003D5119"/>
                          <w:p w14:paraId="061DD168" w14:textId="77777777" w:rsidR="003D5119" w:rsidRDefault="003D5119" w:rsidP="003D5119">
                            <w:r>
                              <w:t xml:space="preserve">Ich verpflichte mich/ Wir verpflichten uns, die im Rahmen des Vergabeverfahrens erhaltenen Informationen vertraulich zu behandeln und ausschließlich für die Zwecke dieses Vergabeverfahrens zu verwenden.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5569E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402.35pt;margin-top:48.35pt;width:453.55pt;height:282.6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">
                <v:textbox>
                  <w:txbxContent>
                    <w:p w14:paraId="6D348716" w14:textId="77777777" w:rsidR="003D5119" w:rsidRDefault="003D5119" w:rsidP="003D5119">
                      <w:r>
                        <w:t xml:space="preserve">Ich bewerbe mich/ wir bewerben uns im Rahmen des Verhandlungsverfahrens nach der Vergabeordnung (VgV) für die ausgeschriebenen Leistungen. Zum Nachweis meiner/ unserer Eignung mache ich/ machen wir die nachfolgenden Angaben und füge/ fügen die entsprechenden Nachweise bei. </w:t>
                      </w:r>
                    </w:p>
                    <w:p w14:paraId="132F57DF" w14:textId="77777777" w:rsidR="003D5119" w:rsidRDefault="003D5119" w:rsidP="003D5119"/>
                    <w:p w14:paraId="1A4AC9AD" w14:textId="77777777" w:rsidR="003D5119" w:rsidRDefault="003D5119" w:rsidP="003D5119">
                      <w:r>
                        <w:t xml:space="preserve">Ich erkläre/ Wir erklären, dass die vorgelegten Eigenerklärungen und Nachweise vollumfänglich den Anforderungen entsprechen, wie sie sich aus der EU-Bekanntmachung, den Bewerbungsbedingungen und den Erläuterungen in den Formblättern zum Teilnahmewettbewerb ergeben. </w:t>
                      </w:r>
                    </w:p>
                    <w:p w14:paraId="4227A626" w14:textId="77777777" w:rsidR="003D5119" w:rsidRDefault="003D5119" w:rsidP="003D5119"/>
                    <w:p w14:paraId="061DD168" w14:textId="77777777" w:rsidR="003D5119" w:rsidRDefault="003D5119" w:rsidP="003D5119">
                      <w:r>
                        <w:t xml:space="preserve">Ich verpflichte mich/ Wir verpflichten uns, die im Rahmen des Vergabeverfahrens erhaltenen Informationen vertraulich zu behandeln und ausschließlich für die Zwecke dieses Vergabeverfahrens zu verwenden.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A3FA1">
        <w:rPr>
          <w:rStyle w:val="FlietextHervorhebung"/>
          <w:b/>
          <w:bCs/>
        </w:rPr>
        <w:t>Erklärung des Bewerbers/ der Bewerbergemeinschaft zur Bewerbung im Rahmen des Teilnahmewettbewerbs.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4"/>
        <w:gridCol w:w="320"/>
        <w:gridCol w:w="243"/>
        <w:gridCol w:w="4699"/>
      </w:tblGrid>
      <w:tr w:rsidR="003D5119" w:rsidRPr="0075432E" w14:paraId="6DC16022" w14:textId="77777777">
        <w:tc>
          <w:tcPr>
            <w:tcW w:w="4084" w:type="dxa"/>
            <w:gridSpan w:val="2"/>
            <w:tcBorders>
              <w:bottom w:val="single" w:sz="4" w:space="0" w:color="A6A6A6" w:themeColor="background1" w:themeShade="A6"/>
            </w:tcBorders>
          </w:tcPr>
          <w:p w14:paraId="27326FA3" w14:textId="77777777" w:rsidR="003D5119" w:rsidRPr="0075432E" w:rsidRDefault="003D5119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F18D77" w14:textId="77777777" w:rsidR="003D5119" w:rsidRPr="0075432E" w:rsidRDefault="003D5119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725D7E50EA074AA9B791F05C85E965B8"/>
                </w:placeholder>
                <w:showingPlcHdr/>
              </w:sdtPr>
              <w:sdtContent>
                <w:r w:rsidRPr="00737443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243" w:type="dxa"/>
            <w:tcBorders>
              <w:bottom w:val="single" w:sz="4" w:space="0" w:color="A6A6A6" w:themeColor="background1" w:themeShade="A6"/>
            </w:tcBorders>
          </w:tcPr>
          <w:p w14:paraId="51CCF27C" w14:textId="77777777" w:rsidR="003D5119" w:rsidRPr="0075432E" w:rsidRDefault="003D5119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bottom w:val="single" w:sz="4" w:space="0" w:color="A6A6A6" w:themeColor="background1" w:themeShade="A6"/>
            </w:tcBorders>
          </w:tcPr>
          <w:p w14:paraId="3E7F5A3C" w14:textId="77777777" w:rsidR="003D5119" w:rsidRPr="0075432E" w:rsidRDefault="003D5119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B58BCF" w14:textId="77777777" w:rsidR="003D5119" w:rsidRPr="0075432E" w:rsidRDefault="00000000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06895826B1CE48E4B11CF879D98D931D"/>
                </w:placeholder>
                <w:showingPlcHdr/>
              </w:sdtPr>
              <w:sdtContent>
                <w:r w:rsidR="003D5119" w:rsidRPr="00737443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3D5119" w:rsidRPr="00F964AA" w14:paraId="546C7CF9" w14:textId="77777777">
        <w:tc>
          <w:tcPr>
            <w:tcW w:w="3764" w:type="dxa"/>
            <w:tcBorders>
              <w:top w:val="single" w:sz="4" w:space="0" w:color="A6A6A6" w:themeColor="background1" w:themeShade="A6"/>
            </w:tcBorders>
          </w:tcPr>
          <w:p w14:paraId="2E91F3AF" w14:textId="77777777" w:rsidR="003D5119" w:rsidRPr="00E239B1" w:rsidRDefault="003D5119">
            <w:pPr>
              <w:keepLines/>
              <w:spacing w:before="120"/>
              <w:rPr>
                <w:rFonts w:cs="Segoe UI"/>
                <w:b/>
                <w:sz w:val="22"/>
                <w:szCs w:val="22"/>
              </w:rPr>
            </w:pPr>
            <w:r w:rsidRPr="00E239B1">
              <w:rPr>
                <w:rFonts w:cs="Segoe UI"/>
                <w:b/>
                <w:sz w:val="22"/>
                <w:szCs w:val="22"/>
              </w:rPr>
              <w:t>Ort, Datum</w:t>
            </w:r>
          </w:p>
        </w:tc>
        <w:tc>
          <w:tcPr>
            <w:tcW w:w="563" w:type="dxa"/>
            <w:gridSpan w:val="2"/>
            <w:tcBorders>
              <w:top w:val="single" w:sz="4" w:space="0" w:color="A6A6A6" w:themeColor="background1" w:themeShade="A6"/>
            </w:tcBorders>
          </w:tcPr>
          <w:p w14:paraId="303E59D1" w14:textId="77777777" w:rsidR="003D5119" w:rsidRPr="00E239B1" w:rsidRDefault="003D5119">
            <w:pPr>
              <w:keepLines/>
              <w:spacing w:before="120"/>
              <w:rPr>
                <w:rFonts w:cs="Segoe UI"/>
                <w:b/>
                <w:sz w:val="22"/>
                <w:szCs w:val="22"/>
              </w:rPr>
            </w:pPr>
          </w:p>
        </w:tc>
        <w:tc>
          <w:tcPr>
            <w:tcW w:w="4699" w:type="dxa"/>
            <w:tcBorders>
              <w:top w:val="single" w:sz="4" w:space="0" w:color="A6A6A6" w:themeColor="background1" w:themeShade="A6"/>
            </w:tcBorders>
          </w:tcPr>
          <w:p w14:paraId="63086736" w14:textId="77777777" w:rsidR="003D5119" w:rsidRPr="00E239B1" w:rsidRDefault="003D5119">
            <w:pPr>
              <w:keepLines/>
              <w:spacing w:before="120"/>
              <w:jc w:val="left"/>
              <w:rPr>
                <w:rFonts w:cs="Segoe UI"/>
                <w:b/>
                <w:sz w:val="22"/>
                <w:szCs w:val="22"/>
              </w:rPr>
            </w:pPr>
            <w:r w:rsidRPr="00E239B1">
              <w:rPr>
                <w:rFonts w:cs="Segoe U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2EB728A6" w14:textId="40871511" w:rsidR="008F0CFB" w:rsidRDefault="008F0CFB" w:rsidP="008F0CFB">
      <w:pPr>
        <w:tabs>
          <w:tab w:val="left" w:pos="2880"/>
        </w:tabs>
      </w:pPr>
    </w:p>
    <w:p w14:paraId="57BA745A" w14:textId="77777777" w:rsidR="00E239B1" w:rsidRPr="00E239B1" w:rsidRDefault="00E239B1" w:rsidP="00E239B1"/>
    <w:p w14:paraId="75C11A6D" w14:textId="77777777" w:rsidR="00E239B1" w:rsidRPr="00E239B1" w:rsidRDefault="00E239B1" w:rsidP="00E239B1"/>
    <w:p w14:paraId="36166520" w14:textId="027D5EB8" w:rsidR="00E239B1" w:rsidRPr="00E239B1" w:rsidRDefault="00E239B1" w:rsidP="002231D9">
      <w:pPr>
        <w:tabs>
          <w:tab w:val="left" w:pos="990"/>
          <w:tab w:val="center" w:pos="4535"/>
        </w:tabs>
      </w:pPr>
      <w:r>
        <w:tab/>
      </w:r>
      <w:r w:rsidR="002231D9">
        <w:tab/>
      </w:r>
    </w:p>
    <w:sectPr w:rsidR="00E239B1" w:rsidRPr="00E239B1" w:rsidSect="00B72A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1401B" w14:textId="77777777" w:rsidR="00C6766D" w:rsidRDefault="00C6766D" w:rsidP="00062AE7">
      <w:pPr>
        <w:spacing w:after="0" w:line="240" w:lineRule="auto"/>
      </w:pPr>
      <w:r>
        <w:separator/>
      </w:r>
    </w:p>
  </w:endnote>
  <w:endnote w:type="continuationSeparator" w:id="0">
    <w:p w14:paraId="5471DC82" w14:textId="77777777" w:rsidR="00C6766D" w:rsidRDefault="00C6766D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40BFD" w14:textId="77777777" w:rsidR="006D4F79" w:rsidRDefault="006D4F7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25624528" w:rsidR="00995D9B" w:rsidRPr="008F0CFB" w:rsidRDefault="008F0CFB" w:rsidP="008F0CFB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6D4F79">
      <w:rPr>
        <w:noProof/>
        <w:sz w:val="16"/>
        <w:szCs w:val="16"/>
      </w:rPr>
      <w:t>KVBS2_711.00_AUU_TNW FB03 Teilnahmeerklärung 713.02 BIM-M_f_20260518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43EF2" w14:textId="77777777" w:rsidR="006D4F79" w:rsidRDefault="006D4F7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407C0" w14:textId="77777777" w:rsidR="00C6766D" w:rsidRDefault="00C6766D" w:rsidP="00062AE7">
      <w:pPr>
        <w:spacing w:after="0" w:line="240" w:lineRule="auto"/>
      </w:pPr>
      <w:r>
        <w:separator/>
      </w:r>
    </w:p>
  </w:footnote>
  <w:footnote w:type="continuationSeparator" w:id="0">
    <w:p w14:paraId="23716292" w14:textId="77777777" w:rsidR="00C6766D" w:rsidRDefault="00C6766D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46743" w14:textId="77777777" w:rsidR="006D4F79" w:rsidRDefault="006D4F7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66C4CD6B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FC65D4">
            <w:rPr>
              <w:b/>
              <w:bCs/>
              <w:color w:val="009FE3" w:themeColor="accent1"/>
              <w:sz w:val="44"/>
              <w:szCs w:val="44"/>
            </w:rPr>
            <w:t>3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4D6EEC98" w:rsidR="00A073B4" w:rsidRPr="008B4442" w:rsidRDefault="00FC65D4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Teilnahmeerklärung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630AEF4F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6481C8DEB1F7445686EEB9D62644E40A"/>
              </w:placeholder>
              <w:showingPlcHdr/>
            </w:sdtPr>
            <w:sdtContent>
              <w:r w:rsidR="005A1220" w:rsidRPr="005A1220">
                <w:rPr>
                  <w:color w:val="666F7A" w:themeColor="text2"/>
                  <w:highlight w:val="yellow"/>
                </w:rPr>
                <w:t>Klicken Sie hier, um Text einzugeben.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61D8191D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0.95pt;height:20.95pt" o:bullet="t">
        <v:imagedata r:id="rId1" o:title="CD_Material_20191107_Aufzaehlungszeichen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2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1"/>
  </w:num>
  <w:num w:numId="17" w16cid:durableId="4635029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24FB0"/>
    <w:rsid w:val="00062AE7"/>
    <w:rsid w:val="00090C53"/>
    <w:rsid w:val="00094F93"/>
    <w:rsid w:val="00095B93"/>
    <w:rsid w:val="000A00EF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D3A4A"/>
    <w:rsid w:val="002019CB"/>
    <w:rsid w:val="00201B7D"/>
    <w:rsid w:val="00213AEE"/>
    <w:rsid w:val="002231D9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4739C"/>
    <w:rsid w:val="0036593C"/>
    <w:rsid w:val="00367C18"/>
    <w:rsid w:val="003912D1"/>
    <w:rsid w:val="003969F8"/>
    <w:rsid w:val="003A164A"/>
    <w:rsid w:val="003D5119"/>
    <w:rsid w:val="003E0275"/>
    <w:rsid w:val="003E5A47"/>
    <w:rsid w:val="003E71BC"/>
    <w:rsid w:val="004104D2"/>
    <w:rsid w:val="00417D72"/>
    <w:rsid w:val="00421C36"/>
    <w:rsid w:val="00423D84"/>
    <w:rsid w:val="0042634B"/>
    <w:rsid w:val="004312AC"/>
    <w:rsid w:val="004352F0"/>
    <w:rsid w:val="00437C29"/>
    <w:rsid w:val="004548D5"/>
    <w:rsid w:val="00494E36"/>
    <w:rsid w:val="00495C8F"/>
    <w:rsid w:val="004B610E"/>
    <w:rsid w:val="004D5218"/>
    <w:rsid w:val="004F7431"/>
    <w:rsid w:val="0050248C"/>
    <w:rsid w:val="00515400"/>
    <w:rsid w:val="00520C13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6EB1"/>
    <w:rsid w:val="005A1220"/>
    <w:rsid w:val="005B3682"/>
    <w:rsid w:val="005C738D"/>
    <w:rsid w:val="005E6572"/>
    <w:rsid w:val="005E6892"/>
    <w:rsid w:val="00603134"/>
    <w:rsid w:val="00607A42"/>
    <w:rsid w:val="00616900"/>
    <w:rsid w:val="00621555"/>
    <w:rsid w:val="00647F29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6D4F79"/>
    <w:rsid w:val="007049CB"/>
    <w:rsid w:val="007151C4"/>
    <w:rsid w:val="007159C1"/>
    <w:rsid w:val="00731199"/>
    <w:rsid w:val="007564A3"/>
    <w:rsid w:val="00760C81"/>
    <w:rsid w:val="00763B76"/>
    <w:rsid w:val="007651F5"/>
    <w:rsid w:val="007B2ACF"/>
    <w:rsid w:val="007D3D75"/>
    <w:rsid w:val="007F141C"/>
    <w:rsid w:val="007F4AFC"/>
    <w:rsid w:val="0084231A"/>
    <w:rsid w:val="00885625"/>
    <w:rsid w:val="00893F7D"/>
    <w:rsid w:val="008A07D7"/>
    <w:rsid w:val="008B4442"/>
    <w:rsid w:val="008C289A"/>
    <w:rsid w:val="008C6489"/>
    <w:rsid w:val="008E1004"/>
    <w:rsid w:val="008E3F0B"/>
    <w:rsid w:val="008E7B2B"/>
    <w:rsid w:val="008F0CFB"/>
    <w:rsid w:val="0091561A"/>
    <w:rsid w:val="00937B18"/>
    <w:rsid w:val="009573CF"/>
    <w:rsid w:val="00961F1B"/>
    <w:rsid w:val="00995D9B"/>
    <w:rsid w:val="00997681"/>
    <w:rsid w:val="00997A8C"/>
    <w:rsid w:val="009A06DF"/>
    <w:rsid w:val="009D6E5B"/>
    <w:rsid w:val="00A01B9C"/>
    <w:rsid w:val="00A020DC"/>
    <w:rsid w:val="00A066D3"/>
    <w:rsid w:val="00A073B4"/>
    <w:rsid w:val="00A07474"/>
    <w:rsid w:val="00A15ACE"/>
    <w:rsid w:val="00A4240F"/>
    <w:rsid w:val="00A46224"/>
    <w:rsid w:val="00A51DAB"/>
    <w:rsid w:val="00A560BA"/>
    <w:rsid w:val="00A74C9E"/>
    <w:rsid w:val="00A76CAE"/>
    <w:rsid w:val="00AA098A"/>
    <w:rsid w:val="00AA19D0"/>
    <w:rsid w:val="00AC32EB"/>
    <w:rsid w:val="00AE7B02"/>
    <w:rsid w:val="00AF2789"/>
    <w:rsid w:val="00B12A7A"/>
    <w:rsid w:val="00B14E15"/>
    <w:rsid w:val="00B17370"/>
    <w:rsid w:val="00B20428"/>
    <w:rsid w:val="00B20969"/>
    <w:rsid w:val="00B26536"/>
    <w:rsid w:val="00B322D4"/>
    <w:rsid w:val="00B36EF8"/>
    <w:rsid w:val="00B61402"/>
    <w:rsid w:val="00B645C8"/>
    <w:rsid w:val="00B728B8"/>
    <w:rsid w:val="00B72A77"/>
    <w:rsid w:val="00B73CD7"/>
    <w:rsid w:val="00B87EC2"/>
    <w:rsid w:val="00BA5C60"/>
    <w:rsid w:val="00BB030D"/>
    <w:rsid w:val="00BB4924"/>
    <w:rsid w:val="00BD05F3"/>
    <w:rsid w:val="00BE0648"/>
    <w:rsid w:val="00BF5467"/>
    <w:rsid w:val="00C17044"/>
    <w:rsid w:val="00C3289F"/>
    <w:rsid w:val="00C3498E"/>
    <w:rsid w:val="00C42271"/>
    <w:rsid w:val="00C428E8"/>
    <w:rsid w:val="00C55708"/>
    <w:rsid w:val="00C565BB"/>
    <w:rsid w:val="00C610FE"/>
    <w:rsid w:val="00C6766D"/>
    <w:rsid w:val="00C67998"/>
    <w:rsid w:val="00C80904"/>
    <w:rsid w:val="00C8565F"/>
    <w:rsid w:val="00C91624"/>
    <w:rsid w:val="00C91E28"/>
    <w:rsid w:val="00C95CC3"/>
    <w:rsid w:val="00CB1127"/>
    <w:rsid w:val="00CB4E8A"/>
    <w:rsid w:val="00CB5080"/>
    <w:rsid w:val="00D02ED8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C0E1F"/>
    <w:rsid w:val="00DC53A9"/>
    <w:rsid w:val="00DD69B4"/>
    <w:rsid w:val="00E0266C"/>
    <w:rsid w:val="00E239B1"/>
    <w:rsid w:val="00E47B5E"/>
    <w:rsid w:val="00E63686"/>
    <w:rsid w:val="00E87E64"/>
    <w:rsid w:val="00EB1359"/>
    <w:rsid w:val="00EC3DAB"/>
    <w:rsid w:val="00F05B51"/>
    <w:rsid w:val="00F06274"/>
    <w:rsid w:val="00F12788"/>
    <w:rsid w:val="00F15DF0"/>
    <w:rsid w:val="00F1740C"/>
    <w:rsid w:val="00F20116"/>
    <w:rsid w:val="00F209C6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C65D4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8967AE12-347E-4CB2-8472-5250C1FBA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C06E5BB4C547D4A266B2ADD6821C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C191A8-8B62-4923-AB8B-7AC418BA3453}"/>
      </w:docPartPr>
      <w:docPartBody>
        <w:p w:rsidR="00951B10" w:rsidRDefault="00C34A48" w:rsidP="00C34A48">
          <w:pPr>
            <w:pStyle w:val="C8C06E5BB4C547D4A266B2ADD6821CD4"/>
          </w:pPr>
          <w:r w:rsidRPr="003B783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5D7E50EA074AA9B791F05C85E965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6C4756-9FBA-4310-8F0A-1FE3C58D2CCF}"/>
      </w:docPartPr>
      <w:docPartBody>
        <w:p w:rsidR="00951B10" w:rsidRDefault="00C34A48" w:rsidP="00C34A48">
          <w:pPr>
            <w:pStyle w:val="725D7E50EA074AA9B791F05C85E965B8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6895826B1CE48E4B11CF879D98D93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7430E8-695C-4C0A-A733-EB8231AB2751}"/>
      </w:docPartPr>
      <w:docPartBody>
        <w:p w:rsidR="00951B10" w:rsidRDefault="00C34A48" w:rsidP="00C34A48">
          <w:pPr>
            <w:pStyle w:val="06895826B1CE48E4B11CF879D98D931D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481C8DEB1F7445686EEB9D62644E4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4A2026-8F09-48C2-9FE3-B98FE0381CD6}"/>
      </w:docPartPr>
      <w:docPartBody>
        <w:p w:rsidR="00926879" w:rsidRDefault="00BC41F7" w:rsidP="00BC41F7">
          <w:pPr>
            <w:pStyle w:val="6481C8DEB1F7445686EEB9D62644E40A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24FB0"/>
    <w:rsid w:val="00086D55"/>
    <w:rsid w:val="000D1030"/>
    <w:rsid w:val="00122251"/>
    <w:rsid w:val="00164769"/>
    <w:rsid w:val="00225DAB"/>
    <w:rsid w:val="004216F2"/>
    <w:rsid w:val="00520C13"/>
    <w:rsid w:val="0055234B"/>
    <w:rsid w:val="005D52E4"/>
    <w:rsid w:val="005E6572"/>
    <w:rsid w:val="00741B73"/>
    <w:rsid w:val="00926879"/>
    <w:rsid w:val="00951B10"/>
    <w:rsid w:val="00993EA3"/>
    <w:rsid w:val="00A24715"/>
    <w:rsid w:val="00AD036F"/>
    <w:rsid w:val="00B26536"/>
    <w:rsid w:val="00BC41F7"/>
    <w:rsid w:val="00C3289F"/>
    <w:rsid w:val="00C34A48"/>
    <w:rsid w:val="00D23C1D"/>
    <w:rsid w:val="00DA04DA"/>
    <w:rsid w:val="00F14352"/>
    <w:rsid w:val="00F209C6"/>
    <w:rsid w:val="00F74255"/>
    <w:rsid w:val="00FF6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C41F7"/>
  </w:style>
  <w:style w:type="paragraph" w:customStyle="1" w:styleId="C8C06E5BB4C547D4A266B2ADD6821CD4">
    <w:name w:val="C8C06E5BB4C547D4A266B2ADD6821CD4"/>
    <w:rsid w:val="00C34A48"/>
    <w:rPr>
      <w:kern w:val="2"/>
      <w14:ligatures w14:val="standardContextual"/>
    </w:rPr>
  </w:style>
  <w:style w:type="paragraph" w:customStyle="1" w:styleId="725D7E50EA074AA9B791F05C85E965B8">
    <w:name w:val="725D7E50EA074AA9B791F05C85E965B8"/>
    <w:rsid w:val="00C34A48"/>
    <w:rPr>
      <w:kern w:val="2"/>
      <w14:ligatures w14:val="standardContextual"/>
    </w:rPr>
  </w:style>
  <w:style w:type="paragraph" w:customStyle="1" w:styleId="06895826B1CE48E4B11CF879D98D931D">
    <w:name w:val="06895826B1CE48E4B11CF879D98D931D"/>
    <w:rsid w:val="00C34A48"/>
    <w:rPr>
      <w:kern w:val="2"/>
      <w14:ligatures w14:val="standardContextual"/>
    </w:rPr>
  </w:style>
  <w:style w:type="paragraph" w:customStyle="1" w:styleId="6481C8DEB1F7445686EEB9D62644E40A">
    <w:name w:val="6481C8DEB1F7445686EEB9D62644E40A"/>
    <w:rsid w:val="00BC41F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4.xml><?xml version="1.0" encoding="utf-8"?>
<ds:datastoreItem xmlns:ds="http://schemas.openxmlformats.org/officeDocument/2006/customXml" ds:itemID="{5F148AB2-A1CD-48DE-BC0D-D630C55AD6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42</Words>
  <Characters>389</Characters>
  <Application>Microsoft Office Word</Application>
  <DocSecurity>0</DocSecurity>
  <Lines>29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Alina Sansal</cp:lastModifiedBy>
  <cp:revision>7</cp:revision>
  <cp:lastPrinted>2023-01-23T14:03:00Z</cp:lastPrinted>
  <dcterms:created xsi:type="dcterms:W3CDTF">2022-11-03T11:01:00Z</dcterms:created>
  <dcterms:modified xsi:type="dcterms:W3CDTF">2026-05-18T14:16:00Z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lcf76f155ced4ddcb4097134ff3c332f">
    <vt:lpwstr/>
  </property>
  <property fmtid="{D5CDD505-2E9C-101B-9397-08002B2CF9AE}" pid="11" name="TaxCatchAll">
    <vt:lpwstr/>
  </property>
</Properties>
</file>